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10561F" w:rsidTr="0010561F" w14:paraId="38CFA57C" w14:textId="77777777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61F" w:rsidRDefault="0010561F" w14:paraId="57389ED7" w14:textId="36A8AFA4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4200" cy="723900"/>
                  <wp:effectExtent l="0" t="0" r="6350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2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0561F" w:rsidRDefault="0010561F" w14:paraId="32327865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10561F" w:rsidRDefault="0010561F" w14:paraId="55418FCF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10561F" w:rsidRDefault="0010561F" w14:paraId="4F36DF3A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10561F" w:rsidRDefault="0010561F" w14:paraId="071E848C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Zagreb, Amruševa 2/II</w:t>
            </w:r>
          </w:p>
        </w:tc>
      </w:tr>
    </w:tbl>
    <w:p w:rsidR="0010561F" w:rsidP="0010561F" w:rsidRDefault="0010561F" w14:paraId="110C497C" w14:textId="77777777">
      <w:pPr>
        <w:tabs>
          <w:tab w:val="left" w:pos="709"/>
        </w:tabs>
        <w15:collapsed w:val="false"/>
      </w:pPr>
      <w:r>
        <w:t xml:space="preserve">                </w:t>
      </w:r>
    </w:p>
    <w:p w:rsidR="0010561F" w:rsidP="0010561F" w:rsidRDefault="0010561F" w14:paraId="1F6BDFCF" w14:textId="77777777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14. prosinca 2019. </w:t>
      </w:r>
    </w:p>
    <w:p w:rsidR="0010561F" w:rsidP="0010561F" w:rsidRDefault="0010561F" w14:paraId="0875BFCD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17. St-2473/2019</w:t>
      </w:r>
    </w:p>
    <w:p w:rsidR="0010561F" w:rsidP="0010561F" w:rsidRDefault="0010561F" w14:paraId="284BC669" w14:textId="77777777">
      <w:pPr>
        <w:tabs>
          <w:tab w:val="left" w:pos="709"/>
        </w:tabs>
      </w:pPr>
      <w:r>
        <w:t xml:space="preserve"> </w:t>
      </w:r>
    </w:p>
    <w:p w:rsidR="0010561F" w:rsidP="0010561F" w:rsidRDefault="0010561F" w14:paraId="7E0760B0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10561F" w:rsidP="0010561F" w:rsidRDefault="0010561F" w14:paraId="7C154921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10561F" w:rsidP="0010561F" w:rsidRDefault="0010561F" w14:paraId="57A3674E" w14:textId="77777777">
      <w:pPr>
        <w:tabs>
          <w:tab w:val="left" w:pos="709"/>
        </w:tabs>
      </w:pPr>
    </w:p>
    <w:p w:rsidR="0010561F" w:rsidP="0010561F" w:rsidRDefault="0010561F" w14:paraId="32BEFFF7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Ivše Lebovića 42</w:t>
      </w:r>
    </w:p>
    <w:p w:rsidR="0010561F" w:rsidP="0010561F" w:rsidRDefault="0010561F" w14:paraId="646E7E65" w14:textId="77777777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10561F" w:rsidP="0010561F" w:rsidRDefault="0010561F" w14:paraId="7DF3D675" w14:textId="77777777">
      <w:pPr>
        <w:tabs>
          <w:tab w:val="left" w:pos="709"/>
        </w:tabs>
      </w:pPr>
    </w:p>
    <w:p w:rsidR="0010561F" w:rsidP="0010561F" w:rsidRDefault="0010561F" w14:paraId="0E774AAE" w14:textId="77777777">
      <w:pPr>
        <w:tabs>
          <w:tab w:val="left" w:pos="709"/>
        </w:tabs>
      </w:pPr>
      <w:r>
        <w:tab/>
        <w:t xml:space="preserve">PREDMET:  OBAVIJEST O  USTUPANJU PREDMETA </w:t>
      </w:r>
    </w:p>
    <w:p w:rsidR="0010561F" w:rsidP="0010561F" w:rsidRDefault="0010561F" w14:paraId="1178B893" w14:textId="77777777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10561F" w:rsidP="0010561F" w:rsidRDefault="0010561F" w14:paraId="5F4D9E31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10561F" w:rsidP="0010561F" w:rsidRDefault="0010561F" w14:paraId="3FBA9FE2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10561F" w:rsidP="0010561F" w:rsidRDefault="0010561F" w14:paraId="75947205" w14:textId="77777777">
      <w:pPr>
        <w:tabs>
          <w:tab w:val="left" w:pos="709"/>
        </w:tabs>
      </w:pPr>
    </w:p>
    <w:p w:rsidR="0010561F" w:rsidP="0010561F" w:rsidRDefault="0010561F" w14:paraId="5AE7309C" w14:textId="77777777">
      <w:pPr>
        <w:tabs>
          <w:tab w:val="left" w:pos="709"/>
        </w:tabs>
        <w:jc w:val="both"/>
      </w:pPr>
      <w:r>
        <w:tab/>
        <w:t>Temeljem  rješenja Visokog trgovačkog suda Republike Hrvatske  br. 31 Su-1041/19-2 od 2. prosinca 2019.,  u prilogu ovog dopisa dostavlja  vam se  predmet broj</w:t>
      </w:r>
    </w:p>
    <w:p w:rsidR="0010561F" w:rsidP="0010561F" w:rsidRDefault="0010561F" w14:paraId="7240C82E" w14:textId="77777777">
      <w:pPr>
        <w:tabs>
          <w:tab w:val="left" w:pos="709"/>
        </w:tabs>
        <w:jc w:val="both"/>
      </w:pPr>
    </w:p>
    <w:p w:rsidR="0010561F" w:rsidP="0010561F" w:rsidRDefault="0010561F" w14:paraId="3A4C820D" w14:textId="77777777">
      <w:pPr>
        <w:tabs>
          <w:tab w:val="left" w:pos="709"/>
        </w:tabs>
      </w:pPr>
      <w:r>
        <w:t xml:space="preserve"> </w:t>
      </w:r>
      <w:r>
        <w:tab/>
        <w:t>17. St-2473/2019</w:t>
      </w:r>
    </w:p>
    <w:p w:rsidR="0010561F" w:rsidP="0010561F" w:rsidRDefault="0010561F" w14:paraId="2425F16F" w14:textId="77777777">
      <w:pPr>
        <w:tabs>
          <w:tab w:val="left" w:pos="709"/>
        </w:tabs>
      </w:pPr>
    </w:p>
    <w:p w:rsidR="0010561F" w:rsidP="0010561F" w:rsidRDefault="0010561F" w14:paraId="5EABF874" w14:textId="77777777">
      <w:pPr>
        <w:tabs>
          <w:tab w:val="left" w:pos="709"/>
        </w:tabs>
        <w:ind w:firstLine="708"/>
        <w:jc w:val="both"/>
      </w:pPr>
      <w:r>
        <w:t>Podnositelja:</w:t>
      </w:r>
    </w:p>
    <w:p w:rsidR="0010561F" w:rsidP="0010561F" w:rsidRDefault="0010561F" w14:paraId="06675EC6" w14:textId="77777777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="0010561F" w:rsidP="0010561F" w:rsidRDefault="0010561F" w14:paraId="46AB833C" w14:textId="77777777">
      <w:pPr>
        <w:tabs>
          <w:tab w:val="left" w:pos="709"/>
        </w:tabs>
        <w:ind w:firstLine="708"/>
        <w:jc w:val="both"/>
      </w:pPr>
      <w:r>
        <w:t>OIB: 85821130368</w:t>
      </w:r>
    </w:p>
    <w:p w:rsidR="0010561F" w:rsidP="0010561F" w:rsidRDefault="0010561F" w14:paraId="3CD65C34" w14:textId="77777777">
      <w:pPr>
        <w:tabs>
          <w:tab w:val="left" w:pos="709"/>
        </w:tabs>
        <w:jc w:val="both"/>
      </w:pPr>
    </w:p>
    <w:p w:rsidR="0010561F" w:rsidP="0010561F" w:rsidRDefault="0010561F" w14:paraId="069C14B4" w14:textId="77777777">
      <w:pPr>
        <w:tabs>
          <w:tab w:val="left" w:pos="709"/>
        </w:tabs>
        <w:jc w:val="both"/>
      </w:pPr>
      <w:r>
        <w:t xml:space="preserve">protiv </w:t>
      </w:r>
    </w:p>
    <w:p w:rsidR="0010561F" w:rsidP="0010561F" w:rsidRDefault="0010561F" w14:paraId="2CD300C1" w14:textId="77777777">
      <w:pPr>
        <w:tabs>
          <w:tab w:val="left" w:pos="709"/>
        </w:tabs>
        <w:ind w:left="1416" w:hanging="707"/>
        <w:jc w:val="both"/>
      </w:pPr>
      <w:r>
        <w:t xml:space="preserve">Dužnika: </w:t>
      </w:r>
    </w:p>
    <w:p w:rsidR="0010561F" w:rsidP="0010561F" w:rsidRDefault="0010561F" w14:paraId="35D0AAE7" w14:textId="77777777">
      <w:pPr>
        <w:tabs>
          <w:tab w:val="left" w:pos="709"/>
        </w:tabs>
        <w:ind w:left="708"/>
        <w:jc w:val="both"/>
      </w:pPr>
      <w:r>
        <w:tab/>
        <w:t>LUSIANA &amp; ARIELA j.d.o.o. za usluge, Sesvete, Sopnička ulica 81,</w:t>
      </w:r>
    </w:p>
    <w:p w:rsidR="0010561F" w:rsidP="0010561F" w:rsidRDefault="0010561F" w14:paraId="21394200" w14:textId="77777777">
      <w:pPr>
        <w:tabs>
          <w:tab w:val="left" w:pos="709"/>
        </w:tabs>
        <w:ind w:left="708"/>
        <w:jc w:val="both"/>
      </w:pPr>
      <w:r>
        <w:t>OIB: 89872538277</w:t>
      </w:r>
    </w:p>
    <w:p w:rsidR="0010561F" w:rsidP="0010561F" w:rsidRDefault="0010561F" w14:paraId="2CA5CAED" w14:textId="77777777">
      <w:pPr>
        <w:tabs>
          <w:tab w:val="left" w:pos="709"/>
        </w:tabs>
        <w:ind w:left="708"/>
        <w:jc w:val="both"/>
      </w:pPr>
    </w:p>
    <w:p w:rsidR="0010561F" w:rsidP="0010561F" w:rsidRDefault="0010561F" w14:paraId="6F66A02A" w14:textId="77777777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10561F" w:rsidP="0010561F" w:rsidRDefault="0010561F" w14:paraId="4F1B62B1" w14:textId="77777777">
      <w:pPr>
        <w:tabs>
          <w:tab w:val="left" w:pos="709"/>
        </w:tabs>
        <w:jc w:val="both"/>
      </w:pPr>
    </w:p>
    <w:p w:rsidR="0010561F" w:rsidP="0010561F" w:rsidRDefault="0010561F" w14:paraId="68A60EAB" w14:textId="77777777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="0010561F" w:rsidP="0010561F" w:rsidRDefault="0010561F" w14:paraId="458DA551" w14:textId="77777777">
      <w:pPr>
        <w:tabs>
          <w:tab w:val="left" w:pos="709"/>
        </w:tabs>
      </w:pPr>
    </w:p>
    <w:p w:rsidR="0010561F" w:rsidP="0010561F" w:rsidRDefault="0010561F" w14:paraId="660BDD2E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10561F" w:rsidP="0010561F" w:rsidRDefault="0010561F" w14:paraId="703115DC" w14:textId="77777777">
      <w:pPr>
        <w:tabs>
          <w:tab w:val="left" w:pos="709"/>
        </w:tabs>
      </w:pPr>
    </w:p>
    <w:p w:rsidR="0010561F" w:rsidP="0010561F" w:rsidRDefault="0010561F" w14:paraId="26208532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Nino Radić </w:t>
      </w:r>
    </w:p>
    <w:p w:rsidR="0010561F" w:rsidP="0010561F" w:rsidRDefault="0010561F" w14:paraId="48A294C6" w14:textId="77777777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10561F" w:rsidP="0010561F" w:rsidRDefault="0010561F" w14:paraId="20323FF5" w14:textId="77777777">
      <w:pPr>
        <w:tabs>
          <w:tab w:val="left" w:pos="709"/>
        </w:tabs>
      </w:pPr>
    </w:p>
    <w:p w:rsidR="00942A2A" w:rsidP="003D06B2" w:rsidRDefault="00942A2A" w14:paraId="0D548BD2" w14:textId="0D548BD2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942A2A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561F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D7B97"/>
    <w:rsid w:val="002E0D79"/>
    <w:rsid w:val="002F6256"/>
    <w:rsid w:val="00306C07"/>
    <w:rsid w:val="003110BC"/>
    <w:rsid w:val="003145F0"/>
    <w:rsid w:val="0032392C"/>
    <w:rsid w:val="00323C78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7033D8"/>
    <w:rsid w:val="0070542E"/>
    <w:rsid w:val="0070706E"/>
    <w:rsid w:val="00712EBB"/>
    <w:rsid w:val="0071332F"/>
    <w:rsid w:val="00716A3E"/>
    <w:rsid w:val="00716A47"/>
    <w:rsid w:val="007220B6"/>
    <w:rsid w:val="007305BE"/>
    <w:rsid w:val="00730C98"/>
    <w:rsid w:val="007361BE"/>
    <w:rsid w:val="00736674"/>
    <w:rsid w:val="00747E80"/>
    <w:rsid w:val="00756658"/>
    <w:rsid w:val="00767601"/>
    <w:rsid w:val="00770163"/>
    <w:rsid w:val="00770B90"/>
    <w:rsid w:val="007710AB"/>
    <w:rsid w:val="00772881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BF1"/>
    <w:rsid w:val="00B079EF"/>
    <w:rsid w:val="00B11247"/>
    <w:rsid w:val="00B11F0D"/>
    <w:rsid w:val="00B203D7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6497"/>
    <w:rsid w:val="00DD70F8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10561F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0561F"/>
    <w:rPr>
      <w:rFonts w:ascii="Times New Roman" w:hAnsi="Times New Roman" w:cs="Times New Roman"/>
      <w:sz w:val="24"/>
      <w:szCs w:val="28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10561F"/>
    <w:rPr>
      <w:sz w:val="28"/>
      <w:szCs w:val="28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10561F"/>
    <w:rPr>
      <w:rFonts w:ascii="Times New Roman" w:hAnsi="Times New Roman" w:cs="Times New Roman"/>
      <w:sz w:val="28"/>
      <w:szCs w:val="28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10561F"/>
    <w:rPr>
      <w:rFonts w:ascii="Times New Roman" w:hAnsi="Times New Roman" w:cs="Times New Roman"/>
      <w:sz w:val="28"/>
      <w:szCs w:val="28"/>
      <w:bdr w:val="none" w:color="auto" w:sz="0" w:space="0"/>
      <w:shd w:val="clear" w:color="auto" w:fill="CCFFCC"/>
      <w:lang w:val="hr-HR"/>
    </w:rPr>
  </w:style>
  <w:style w:type="paragraph" w:styleId="Odlomakpopisa">
    <w:name w:val="List Paragraph"/>
    <w:basedOn w:val="Normal"/>
    <w:uiPriority w:val="34"/>
    <w:qFormat/>
    <w:rsid w:val="0010561F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10561F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10561F"/>
    <w:rPr>
      <w:rFonts w:ascii="Tahoma" w:hAnsi="Tahoma" w:eastAsia="Times New Roman" w:cs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1056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561F"/>
    <w:rPr>
      <w:rFonts w:ascii="Times New Roman" w:cs="Times New Roman" w:hAnsi="Times New Roman"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561F"/>
    <w:rPr>
      <w:sz w:val="28"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561F"/>
    <w:rPr>
      <w:rFonts w:ascii="Times New Roman" w:cs="Times New Roman" w:hAnsi="Times New Roman"/>
      <w:sz w:val="28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561F"/>
    <w:rPr>
      <w:rFonts w:ascii="Times New Roman" w:cs="Times New Roman" w:hAnsi="Times New Roman"/>
      <w:sz w:val="28"/>
      <w:szCs w:val="28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10561F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56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0561F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408681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14. prosinca 2019.</izvorni_sadrzaj>
    <derivirana_varijabla naziv="DomainObject.DatumDonosenjaOdluke_1">14.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2473</izvorni_sadrzaj>
    <derivirana_varijabla naziv="DomainObject.Predmet.Broj_1">2473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4. listopada 2019.</izvorni_sadrzaj>
    <derivirana_varijabla naziv="DomainObject.Predmet.DatumIzradeOptuznogAkta_1">4. listopada 2019.</derivirana_varijabla>
  </DomainObject.Predmet.DatumIzradeOptuznogAkta>
  <DomainObject.Predmet.DatumIzradeOptuznogAktaFormated>
    <izvorni_sadrzaj>4.10.2019.</izvorni_sadrzaj>
    <derivirana_varijabla naziv="DomainObject.Predmet.DatumIzradeOptuznogAktaFormated_1">4.10.2019.</derivirana_varijabla>
  </DomainObject.Predmet.DatumIzradeOptuznogAktaFormated>
  <DomainObject.Predmet.DatumOsnivanja>
    <izvorni_sadrzaj>7. listopada 2019.</izvorni_sadrzaj>
    <derivirana_varijabla naziv="DomainObject.Predmet.DatumOsnivanja_1">7. listopada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4. listopada 2019.</izvorni_sadrzaj>
    <derivirana_varijabla naziv="DomainObject.Predmet.DatumPrimitkaOptuznogAkta_1">4. listopada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St-2473/2019</izvorni_sadrzaj>
    <derivirana_varijabla naziv="DomainObject.Predmet.OznakaBroj_1">St-2473/2019</derivirana_varijabla>
  </DomainObject.Predmet.OznakaBroj>
  <DomainObject.Predmet.OznakaBrojOptuznogAkta>
    <izvorni_sadrzaj>04-06-19-4305</izvorni_sadrzaj>
    <derivirana_varijabla naziv="DomainObject.Predmet.OznakaBrojOptuznogAkta_1">04-06-19-4305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LUSIANA &amp; ARIELA j.d.o.o. za usluge</izvorni_sadrzaj>
    <derivirana_varijabla naziv="DomainObject.Predmet.ProtustrankaFormated_1">  LUSIANA &amp; ARIELA j.d.o.o. za usluge</derivirana_varijabla>
  </DomainObject.Predmet.ProtustrankaFormated>
  <DomainObject.Predmet.ProtustrankaFormatedOIB>
    <izvorni_sadrzaj>  LUSIANA &amp; ARIELA j.d.o.o. za usluge, OIB 89872538277</izvorni_sadrzaj>
    <derivirana_varijabla naziv="DomainObject.Predmet.ProtustrankaFormatedOIB_1">  LUSIANA &amp; ARIELA j.d.o.o. za usluge, OIB 89872538277</derivirana_varijabla>
  </DomainObject.Predmet.ProtustrankaFormatedOIB>
  <DomainObject.Predmet.ProtustrankaFormatedWithAdress>
    <izvorni_sadrzaj> LUSIANA &amp; ARIELA j.d.o.o. za usluge, Sopnička ulica 81, 10360 Sesvete</izvorni_sadrzaj>
    <derivirana_varijabla naziv="DomainObject.Predmet.ProtustrankaFormatedWithAdress_1"> LUSIANA &amp; ARIELA j.d.o.o. za usluge, Sopnička ulica 81, 10360 Sesvete</derivirana_varijabla>
  </DomainObject.Predmet.ProtustrankaFormatedWithAdress>
  <DomainObject.Predmet.ProtustrankaFormatedWithAdressOIB>
    <izvorni_sadrzaj> LUSIANA &amp; ARIELA j.d.o.o. za usluge, OIB 89872538277, Sopnička ulica 81, 10360 Sesvete</izvorni_sadrzaj>
    <derivirana_varijabla naziv="DomainObject.Predmet.ProtustrankaFormatedWithAdressOIB_1"> LUSIANA &amp; ARIELA j.d.o.o. za usluge, OIB 89872538277, Sopnička ulica 81, 10360 Sesvete</derivirana_varijabla>
  </DomainObject.Predmet.ProtustrankaFormatedWithAdressOIB>
  <DomainObject.Predmet.ProtustrankaWithAdress>
    <izvorni_sadrzaj>LUSIANA &amp; ARIELA j.d.o.o. za usluge Sopnička ulica 81, 10360 Sesvete</izvorni_sadrzaj>
    <derivirana_varijabla naziv="DomainObject.Predmet.ProtustrankaWithAdress_1">LUSIANA &amp; ARIELA j.d.o.o. za usluge Sopnička ulica 81, 10360 Sesvete</derivirana_varijabla>
  </DomainObject.Predmet.ProtustrankaWithAdress>
  <DomainObject.Predmet.ProtustrankaWithAdressOIB>
    <izvorni_sadrzaj>LUSIANA &amp; ARIELA j.d.o.o. za usluge, OIB 89872538277, Sopnička ulica 81, 10360 Sesvete</izvorni_sadrzaj>
    <derivirana_varijabla naziv="DomainObject.Predmet.ProtustrankaWithAdressOIB_1">LUSIANA &amp; ARIELA j.d.o.o. za usluge, OIB 89872538277, Sopnička ulica 81, 10360 Sesvete</derivirana_varijabla>
  </DomainObject.Predmet.ProtustrankaWithAdressOIB>
  <DomainObject.Predmet.ProtustrankaNazivFormated>
    <izvorni_sadrzaj>LUSIANA &amp; ARIELA j.d.o.o. za usluge</izvorni_sadrzaj>
    <derivirana_varijabla naziv="DomainObject.Predmet.ProtustrankaNazivFormated_1">LUSIANA &amp; ARIELA j.d.o.o. za usluge</derivirana_varijabla>
  </DomainObject.Predmet.ProtustrankaNazivFormated>
  <DomainObject.Predmet.ProtustrankaNazivFormatedOIB>
    <izvorni_sadrzaj>LUSIANA &amp; ARIELA j.d.o.o. za usluge, OIB 89872538277</izvorni_sadrzaj>
    <derivirana_varijabla naziv="DomainObject.Predmet.ProtustrankaNazivFormatedOIB_1">LUSIANA &amp; ARIELA j.d.o.o. za usluge, OIB 89872538277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UZ II 86</izvorni_sadrzaj>
    <derivirana_varijabla naziv="DomainObject.Predmet.Referada.Prostorija.Naziv_1">Soba UZ II 86</derivirana_varijabla>
  </DomainObject.Predmet.Referada.Prostorija.Naziv>
  <DomainObject.Predmet.Referada.Prostorija.Oznaka>
    <izvorni_sadrzaj>UZ II 86</izvorni_sadrzaj>
    <derivirana_varijabla naziv="DomainObject.Predmet.Referada.Prostorija.Oznaka_1">UZ II 86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LUSIANA &amp; ARIELA j.d.o.o. za usluge</item>
    </izvorni_sadrzaj>
    <derivirana_varijabla naziv="DomainObject.Predmet.ProtuStrankaListFormated_1">
      <item>LUSIANA &amp; ARIELA j.d.o.o. za usluge</item>
    </derivirana_varijabla>
  </DomainObject.Predmet.ProtuStrankaListFormated>
  <DomainObject.Predmet.ProtuStrankaListFormatedOIB>
    <izvorni_sadrzaj>
      <item>LUSIANA &amp; ARIELA j.d.o.o. za usluge, OIB 89872538277</item>
    </izvorni_sadrzaj>
    <derivirana_varijabla naziv="DomainObject.Predmet.ProtuStrankaListFormatedOIB_1">
      <item>LUSIANA &amp; ARIELA j.d.o.o. za usluge, OIB 89872538277</item>
    </derivirana_varijabla>
  </DomainObject.Predmet.ProtuStrankaListFormatedOIB>
  <DomainObject.Predmet.ProtuStrankaListFormatedWithAdress>
    <izvorni_sadrzaj>
      <item>LUSIANA &amp; ARIELA j.d.o.o. za usluge, Sopnička ulica 81, 10360 Sesvete</item>
    </izvorni_sadrzaj>
    <derivirana_varijabla naziv="DomainObject.Predmet.ProtuStrankaListFormatedWithAdress_1">
      <item>LUSIANA &amp; ARIELA j.d.o.o. za usluge, Sopnička ulica 81, 10360 Sesvete</item>
    </derivirana_varijabla>
  </DomainObject.Predmet.ProtuStrankaListFormatedWithAdress>
  <DomainObject.Predmet.ProtuStrankaListFormatedWithAdressOIB>
    <izvorni_sadrzaj>
      <item>LUSIANA &amp; ARIELA j.d.o.o. za usluge, OIB 89872538277, Sopnička ulica 81, 10360 Sesvete</item>
    </izvorni_sadrzaj>
    <derivirana_varijabla naziv="DomainObject.Predmet.ProtuStrankaListFormatedWithAdressOIB_1">
      <item>LUSIANA &amp; ARIELA j.d.o.o. za usluge, OIB 89872538277, Sopnička ulica 81, 10360 Sesvete</item>
    </derivirana_varijabla>
  </DomainObject.Predmet.ProtuStrankaListFormatedWithAdressOIB>
  <DomainObject.Predmet.ProtuStrankaListNazivFormated>
    <izvorni_sadrzaj>
      <item>LUSIANA &amp; ARIELA j.d.o.o. za usluge</item>
    </izvorni_sadrzaj>
    <derivirana_varijabla naziv="DomainObject.Predmet.ProtuStrankaListNazivFormated_1">
      <item>LUSIANA &amp; ARIELA j.d.o.o. za usluge</item>
    </derivirana_varijabla>
  </DomainObject.Predmet.ProtuStrankaListNazivFormated>
  <DomainObject.Predmet.ProtuStrankaListNazivFormatedOIB>
    <izvorni_sadrzaj>
      <item>LUSIANA &amp; ARIELA j.d.o.o. za usluge, OIB 89872538277</item>
    </izvorni_sadrzaj>
    <derivirana_varijabla naziv="DomainObject.Predmet.ProtuStrankaListNazivFormatedOIB_1">
      <item>LUSIANA &amp; ARIELA j.d.o.o. za usluge, OIB 89872538277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14. prosinca 2019.</izvorni_sadrzaj>
    <derivirana_varijabla naziv="DomainObject.Datum_1">14.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LUSIANA &amp; ARIELA j.d.o.o. za usluge</izvorni_sadrzaj>
    <derivirana_varijabla naziv="DomainObject.Predmet.ProtustrankaIDrugi_1">LUSIANA &amp; ARIELA j.d.o.o. za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LUSIANA &amp; ARIELA j.d.o.o. za usluge, OIB 89872538277, Sopnička ulica 81, 10360 Sesvete</izvorni_sadrzaj>
    <derivirana_varijabla naziv="DomainObject.Predmet.ProtustrankaIDrugiAdressOIB_1">LUSIANA &amp; ARIELA j.d.o.o. za usluge, OIB 89872538277, Sopnička ulica 81,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LUSIANA &amp; ARIELA j.d.o.o. za usluge</item>
      <item>Financijska agencija</item>
    </izvorni_sadrzaj>
    <derivirana_varijabla naziv="DomainObject.Predmet.SudioniciListNaziv_1">
      <item>LUSIANA &amp; ARIELA j.d.o.o. za usluge</item>
      <item>Financijska agencija</item>
    </derivirana_varijabla>
  </DomainObject.Predmet.SudioniciListNaziv>
  <DomainObject.Predmet.SudioniciListAdressOIB>
    <izvorni_sadrzaj>
      <item>LUSIANA &amp; ARIELA j.d.o.o. za usluge, OIB 89872538277, Sopnička ulica 81,10360 Sesvete</item>
      <item>Financijska agencija, OIB 85821130368, TRG SVIBANJSKIH ŽRTAVA 1995. 1,10000 Zagreb</item>
    </izvorni_sadrzaj>
    <derivirana_varijabla naziv="DomainObject.Predmet.SudioniciListAdressOIB_1">
      <item>LUSIANA &amp; ARIELA j.d.o.o. za usluge, OIB 89872538277, Sopnička ulica 81,10360 Sesvete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89872538277</item>
      <item>, OIB 85821130368</item>
    </izvorni_sadrzaj>
    <derivirana_varijabla naziv="DomainObject.Predmet.SudioniciListNazivOIB_1">
      <item>, OIB 89872538277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7. listopada 2019.</izvorni_sadrzaj>
    <derivirana_varijabla naziv="DomainObject.Predmet.DatumPocetkaProcesa_1">7. listopada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142</properties:Words>
  <properties:Characters>835</properties:Characters>
  <properties:Lines>46</properties:Lines>
  <properties:Paragraphs>26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2019-12-14T06:27:00Z</dcterms:created>
  <dc:creator>Koviljka Brkić</dc:creator>
  <cp:lastModifiedBy>Koviljka Brkić</cp:lastModifiedBy>
  <cp:lastPrinted>2019-09-11T06:53:00Z</cp:lastPrinted>
  <dcterms:modified xmlns:xsi="http://www.w3.org/2001/XMLSchema-instance" xsi:type="dcterms:W3CDTF">2019-12-14T09:22:00Z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